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96-41-509-26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19.08.2026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Grundschule Burgschule Linden - Holzbauarbeiten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